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3F8" w:rsidP="00AE63F8" w:rsidRDefault="00AE63F8" w14:paraId="221bf9d" w14:textId="221bf9d">
      <w:pPr>
        <w:pStyle w:val="Bezproreda"/>
        <w:jc w:val="right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Poslovni broj: St-</w:t>
      </w:r>
      <w:r w:rsidR="000D5CB5">
        <w:rPr>
          <w:rFonts w:ascii="Arial" w:hAnsi="Arial" w:cs="Arial"/>
        </w:rPr>
        <w:t>123</w:t>
      </w:r>
      <w:r>
        <w:rPr>
          <w:rFonts w:ascii="Arial" w:hAnsi="Arial" w:cs="Arial"/>
        </w:rPr>
        <w:t>/202</w:t>
      </w:r>
      <w:r w:rsidR="00965310">
        <w:rPr>
          <w:rFonts w:ascii="Arial" w:hAnsi="Arial" w:cs="Arial"/>
        </w:rPr>
        <w:t>2-22</w:t>
      </w:r>
    </w:p>
    <w:p w:rsidR="00AE63F8" w:rsidP="00AE63F8" w:rsidRDefault="00AE63F8">
      <w:pPr>
        <w:pStyle w:val="Bezproreda"/>
        <w:jc w:val="right"/>
        <w:rPr>
          <w:rFonts w:ascii="Arial" w:hAnsi="Arial" w:cs="Arial"/>
        </w:rPr>
      </w:pPr>
    </w:p>
    <w:p w:rsidR="00AE63F8" w:rsidP="00AE63F8" w:rsidRDefault="00AE63F8">
      <w:pPr>
        <w:pStyle w:val="Bezproreda"/>
        <w:jc w:val="right"/>
        <w:rPr>
          <w:rFonts w:ascii="Arial" w:hAnsi="Arial" w:cs="Arial"/>
        </w:rPr>
      </w:pPr>
    </w:p>
    <w:p w:rsidR="00557830" w:rsidP="00AE63F8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Z A P I S N I K</w:t>
      </w:r>
    </w:p>
    <w:p w:rsidR="00557830" w:rsidP="00AE63F8" w:rsidRDefault="00AE63F8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0D5CB5">
        <w:rPr>
          <w:rFonts w:ascii="Arial" w:hAnsi="Arial" w:cs="Arial"/>
        </w:rPr>
        <w:t>4. studenoga 2022.</w:t>
      </w:r>
    </w:p>
    <w:p w:rsidRPr="00AE63F8" w:rsidR="00AE63F8" w:rsidP="00AE63F8" w:rsidRDefault="00AE63F8">
      <w:pPr>
        <w:pStyle w:val="Bezproreda"/>
        <w:jc w:val="center"/>
        <w:rPr>
          <w:rFonts w:ascii="Arial" w:hAnsi="Arial" w:cs="Arial"/>
        </w:rPr>
      </w:pPr>
    </w:p>
    <w:p w:rsidRPr="00AE63F8" w:rsidR="00557830" w:rsidP="00E474B0" w:rsidRDefault="00557830">
      <w:pPr>
        <w:pStyle w:val="Bezproreda"/>
        <w:jc w:val="center"/>
        <w:rPr>
          <w:rFonts w:ascii="Arial" w:hAnsi="Arial" w:cs="Arial"/>
        </w:rPr>
      </w:pPr>
      <w:r w:rsidRPr="00AE63F8">
        <w:rPr>
          <w:rFonts w:ascii="Arial" w:hAnsi="Arial" w:cs="Arial"/>
        </w:rPr>
        <w:t>sastavljen kod Trgovačkog suda u Bjelovaru</w:t>
      </w:r>
      <w:r w:rsidR="00AE63F8"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>o održanom ročištu za glasovanje o planu restrukturiranja</w:t>
      </w:r>
      <w:r w:rsidR="00281B57">
        <w:rPr>
          <w:rFonts w:ascii="Arial" w:hAnsi="Arial" w:cs="Arial"/>
        </w:rPr>
        <w:t xml:space="preserve"> </w:t>
      </w:r>
      <w:r w:rsidRPr="00AE63F8">
        <w:rPr>
          <w:rFonts w:ascii="Arial" w:hAnsi="Arial" w:cs="Arial"/>
        </w:rPr>
        <w:t>nad dužnikom</w:t>
      </w:r>
      <w:r w:rsidR="00AE63F8">
        <w:rPr>
          <w:rFonts w:ascii="Arial" w:hAnsi="Arial" w:cs="Arial"/>
        </w:rPr>
        <w:t xml:space="preserve"> </w:t>
      </w:r>
      <w:r w:rsidR="000D5CB5">
        <w:rPr>
          <w:rFonts w:ascii="Arial" w:hAnsi="Arial" w:cs="Arial"/>
        </w:rPr>
        <w:t>SPORT SPIRIT j.d.o.o. Križevci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Nazočni od strane suda: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</w:t>
      </w: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Zlata Bašek Skrba,sutkinja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Suzana Sabljić, zapisničar</w:t>
      </w:r>
    </w:p>
    <w:p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Pr="00AE63F8"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10,</w:t>
      </w:r>
      <w:r w:rsidR="006138F6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sati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ab/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Ročište je javno.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AE63F8" w:rsidR="00557830" w:rsidP="007B01E5" w:rsidRDefault="00557830">
      <w:pPr>
        <w:pStyle w:val="Bezproreda"/>
        <w:ind w:firstLine="708"/>
        <w:jc w:val="both"/>
        <w:rPr>
          <w:rFonts w:ascii="Arial" w:hAnsi="Arial" w:cs="Arial"/>
        </w:rPr>
      </w:pPr>
      <w:r w:rsidRPr="00AE63F8">
        <w:rPr>
          <w:rFonts w:ascii="Arial" w:hAnsi="Arial" w:cs="Arial"/>
        </w:rPr>
        <w:t>Sudac objavljuje da je predmet današnjeg ročišta izlaganje Izmijenjenog Plana restrukturiranja od strane dužnika, rasprava, te glasovanje o planu restrukturiranja, sukladno čl. 55. Stečajnog zakona ("Narodne novine" broj 71/15 i 104/17), dalje u tekstu: SZ).</w:t>
      </w:r>
    </w:p>
    <w:p w:rsidRPr="00AE63F8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="00557830" w:rsidP="00AE63F8" w:rsidRDefault="007B01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AE63F8" w:rsidR="00557830">
        <w:rPr>
          <w:rFonts w:ascii="Arial" w:hAnsi="Arial" w:cs="Arial"/>
        </w:rPr>
        <w:t xml:space="preserve"> pristupili:</w:t>
      </w:r>
    </w:p>
    <w:p w:rsidRPr="00AE63F8" w:rsidR="007B01E5" w:rsidP="00AE63F8" w:rsidRDefault="007B01E5">
      <w:pPr>
        <w:pStyle w:val="Bezproreda"/>
        <w:jc w:val="both"/>
        <w:rPr>
          <w:rFonts w:ascii="Arial" w:hAnsi="Arial" w:cs="Arial"/>
        </w:rPr>
      </w:pPr>
    </w:p>
    <w:p w:rsidR="00527BF5" w:rsidP="00A72F9D" w:rsidRDefault="00527BF5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-za dužnika-punomoćnik Dinko Šperanda, odvjetnik u Odvjetničkom društvu Juršetić &amp; Partneri d.o.o. iz Zagreba</w:t>
      </w:r>
    </w:p>
    <w:p w:rsidR="00907FBA" w:rsidP="00A72F9D" w:rsidRDefault="00527BF5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-p</w:t>
      </w:r>
      <w:r w:rsidR="007B01E5">
        <w:rPr>
          <w:rFonts w:ascii="Arial" w:hAnsi="Arial" w:cs="Arial"/>
        </w:rPr>
        <w:t xml:space="preserve">ovjerenik </w:t>
      </w:r>
      <w:r>
        <w:rPr>
          <w:rFonts w:ascii="Arial" w:hAnsi="Arial" w:cs="Arial"/>
        </w:rPr>
        <w:t>Branko Valentić</w:t>
      </w:r>
    </w:p>
    <w:p w:rsidR="00277ACD" w:rsidP="00A72F9D" w:rsidRDefault="00277ACD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-za vjerovnika Republika Hrvatska, Ministarstvo financija, zastupnik po zakonu Živko Slijepčević, zamjenik na ŽDO Bjelovar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AE63F8" w:rsidR="00A72F9D" w:rsidP="00A72F9D" w:rsidRDefault="001C4293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</w:t>
      </w:r>
      <w:r w:rsidRPr="00E6330E" w:rsidR="00A72F9D">
        <w:rPr>
          <w:rFonts w:ascii="Arial" w:hAnsi="Arial" w:cs="Arial"/>
        </w:rPr>
        <w:t xml:space="preserve"> se da je dužnik </w:t>
      </w:r>
      <w:r w:rsidR="00A72F9D">
        <w:rPr>
          <w:rFonts w:ascii="Arial" w:hAnsi="Arial" w:cs="Arial"/>
        </w:rPr>
        <w:t>14. listopada 2022.</w:t>
      </w:r>
      <w:r w:rsidRPr="00AE63F8" w:rsidR="00A72F9D">
        <w:rPr>
          <w:rFonts w:ascii="Arial" w:hAnsi="Arial" w:cs="Arial"/>
        </w:rPr>
        <w:t xml:space="preserve"> dostavio Izmijenjeni Plan restrukturiranja, koji je objavljen na e-Oglasnoj ploči suda dana </w:t>
      </w:r>
      <w:r w:rsidR="00A72F9D">
        <w:rPr>
          <w:rFonts w:ascii="Arial" w:hAnsi="Arial" w:cs="Arial"/>
        </w:rPr>
        <w:t>17. listopada 2022.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A72F9D" w:rsidP="00A72F9D" w:rsidRDefault="00A72F9D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ab/>
      </w:r>
      <w:r w:rsidR="00774BC4">
        <w:rPr>
          <w:rFonts w:ascii="Arial" w:hAnsi="Arial" w:cs="Arial"/>
        </w:rPr>
        <w:t>Utvrđuje se da je vjerovnik R</w:t>
      </w:r>
      <w:r>
        <w:rPr>
          <w:rFonts w:ascii="Arial" w:hAnsi="Arial" w:cs="Arial"/>
        </w:rPr>
        <w:t>epublik</w:t>
      </w:r>
      <w:r w:rsidR="00B97A2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Hrvatsk</w:t>
      </w:r>
      <w:r w:rsidR="00B97A2A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</w:t>
      </w:r>
      <w:r w:rsidR="00774BC4">
        <w:rPr>
          <w:rFonts w:ascii="Arial" w:hAnsi="Arial" w:cs="Arial"/>
        </w:rPr>
        <w:t>27. listopada 2022. dostavila popunjeni obrazac za glasovanje kojim je glasano protiv</w:t>
      </w:r>
      <w:r w:rsidR="004720D7">
        <w:rPr>
          <w:rFonts w:ascii="Arial" w:hAnsi="Arial" w:cs="Arial"/>
        </w:rPr>
        <w:t xml:space="preserve"> plana restrukturiranja.</w:t>
      </w:r>
    </w:p>
    <w:p w:rsidR="00277ACD" w:rsidP="00A72F9D" w:rsidRDefault="00277ACD">
      <w:pPr>
        <w:jc w:val="both"/>
        <w:rPr>
          <w:rFonts w:ascii="Arial" w:hAnsi="Arial" w:cs="Arial"/>
        </w:rPr>
      </w:pPr>
    </w:p>
    <w:p w:rsidRPr="00E6330E" w:rsidR="00277ACD" w:rsidP="00A72F9D" w:rsidRDefault="00277A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Zastupnik po zakonu dužnika Republike Hrvatske navodi da ostaje kod pisanog glasanja putem obrasca. 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E6330E" w:rsidR="00A72F9D" w:rsidP="00A72F9D" w:rsidRDefault="00A72F9D">
      <w:pPr>
        <w:ind w:firstLine="708"/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Nakon toga, punomoćnik dužnika navodi da dužnik temeljem čl. 60. st. 2. Stečajnog zakona </w:t>
      </w:r>
      <w:r w:rsidRPr="00AE63F8" w:rsidR="000C01B7">
        <w:rPr>
          <w:rFonts w:ascii="Arial" w:hAnsi="Arial" w:cs="Arial"/>
        </w:rPr>
        <w:t>("Narodne novine" broj 71/15 i 104/17</w:t>
      </w:r>
      <w:r w:rsidR="003126B3">
        <w:rPr>
          <w:rFonts w:ascii="Arial" w:hAnsi="Arial" w:cs="Arial"/>
        </w:rPr>
        <w:t>- dalje: SZ</w:t>
      </w:r>
      <w:r w:rsidRPr="00AE63F8" w:rsidR="000C01B7">
        <w:rPr>
          <w:rFonts w:ascii="Arial" w:hAnsi="Arial" w:cs="Arial"/>
        </w:rPr>
        <w:t xml:space="preserve">), </w:t>
      </w:r>
      <w:r w:rsidRPr="00E6330E">
        <w:rPr>
          <w:rFonts w:ascii="Arial" w:hAnsi="Arial" w:cs="Arial"/>
        </w:rPr>
        <w:t>traži odgodu ročišta na rok od 15 dana radi izmijene plana restrukturiranja.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E6330E" w:rsidR="00A72F9D" w:rsidP="00A72F9D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>S obzirom na navedeno, temeljem čl. 60. st. 2. i 3.</w:t>
      </w:r>
      <w:r w:rsidR="003126B3">
        <w:rPr>
          <w:rFonts w:ascii="Arial" w:hAnsi="Arial" w:cs="Arial"/>
        </w:rPr>
        <w:t xml:space="preserve"> SZ-a</w:t>
      </w:r>
      <w:r w:rsidRPr="00E6330E">
        <w:rPr>
          <w:rFonts w:ascii="Arial" w:hAnsi="Arial" w:cs="Arial"/>
        </w:rPr>
        <w:t xml:space="preserve">, sud donosi 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A72F9D" w:rsidRDefault="00A72F9D">
      <w:pPr>
        <w:jc w:val="center"/>
        <w:rPr>
          <w:rFonts w:ascii="Arial" w:hAnsi="Arial" w:cs="Arial"/>
        </w:rPr>
      </w:pPr>
      <w:r w:rsidRPr="00E6330E">
        <w:rPr>
          <w:rFonts w:ascii="Arial" w:hAnsi="Arial" w:cs="Arial"/>
        </w:rPr>
        <w:t>r j e š e nj e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 </w:t>
      </w:r>
      <w:r w:rsidRPr="00E6330E">
        <w:rPr>
          <w:rFonts w:ascii="Arial" w:hAnsi="Arial" w:cs="Arial"/>
        </w:rPr>
        <w:t>Odgađa se današnje ročište za glasovanje na rok od 15 dana.</w:t>
      </w:r>
      <w:r w:rsidRPr="00E6330E">
        <w:rPr>
          <w:rFonts w:ascii="Arial" w:hAnsi="Arial" w:cs="Arial"/>
        </w:rPr>
        <w:tab/>
      </w: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II </w:t>
      </w:r>
      <w:r w:rsidR="004720D7">
        <w:rPr>
          <w:rFonts w:ascii="Arial" w:hAnsi="Arial" w:cs="Arial"/>
        </w:rPr>
        <w:t>Novo ročište</w:t>
      </w:r>
      <w:r w:rsidRPr="00E6330E">
        <w:rPr>
          <w:rFonts w:ascii="Arial" w:hAnsi="Arial" w:cs="Arial"/>
        </w:rPr>
        <w:t xml:space="preserve"> za glasovanje određuje se za </w:t>
      </w:r>
    </w:p>
    <w:p w:rsidR="004720D7" w:rsidP="00A72F9D" w:rsidRDefault="004720D7">
      <w:pPr>
        <w:ind w:left="705" w:hanging="705"/>
        <w:jc w:val="center"/>
        <w:rPr>
          <w:rFonts w:ascii="Arial" w:hAnsi="Arial" w:cs="Arial"/>
        </w:rPr>
      </w:pPr>
    </w:p>
    <w:p w:rsidRPr="00E6330E" w:rsidR="00A72F9D" w:rsidP="00A72F9D" w:rsidRDefault="00A72F9D">
      <w:pPr>
        <w:ind w:left="705" w:hanging="70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21. studenoga </w:t>
      </w:r>
      <w:r w:rsidRPr="00E6330E">
        <w:rPr>
          <w:rFonts w:ascii="Arial" w:hAnsi="Arial" w:cs="Arial"/>
        </w:rPr>
        <w:t>2022. u 1</w:t>
      </w:r>
      <w:r>
        <w:rPr>
          <w:rFonts w:ascii="Arial" w:hAnsi="Arial" w:cs="Arial"/>
        </w:rPr>
        <w:t>0</w:t>
      </w:r>
      <w:r w:rsidRPr="00E6330E">
        <w:rPr>
          <w:rFonts w:ascii="Arial" w:hAnsi="Arial" w:cs="Arial"/>
        </w:rPr>
        <w:t>,</w:t>
      </w:r>
      <w:r w:rsidR="004720D7">
        <w:rPr>
          <w:rFonts w:ascii="Arial" w:hAnsi="Arial" w:cs="Arial"/>
        </w:rPr>
        <w:t>3</w:t>
      </w:r>
      <w:r w:rsidRPr="00E6330E">
        <w:rPr>
          <w:rFonts w:ascii="Arial" w:hAnsi="Arial" w:cs="Arial"/>
        </w:rPr>
        <w:t>0 sati</w:t>
      </w:r>
    </w:p>
    <w:p w:rsidRPr="00E6330E" w:rsidR="00A72F9D" w:rsidP="00A72F9D" w:rsidRDefault="00A72F9D">
      <w:pPr>
        <w:ind w:left="705" w:hanging="705"/>
        <w:rPr>
          <w:rFonts w:ascii="Arial" w:hAnsi="Arial" w:cs="Arial"/>
        </w:rPr>
      </w:pPr>
    </w:p>
    <w:p w:rsidRPr="00E6330E" w:rsidR="00A72F9D" w:rsidP="00A72F9D" w:rsidRDefault="00A72F9D">
      <w:pPr>
        <w:jc w:val="both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što prisutni primaju na znanje, te će se zapisnik s današnjeg ročišta objaviti na </w:t>
      </w:r>
      <w:r w:rsidR="00AF60EB">
        <w:rPr>
          <w:rFonts w:ascii="Arial" w:hAnsi="Arial" w:cs="Arial"/>
        </w:rPr>
        <w:t xml:space="preserve">mrežnoj stranici </w:t>
      </w:r>
      <w:r w:rsidRPr="00E6330E">
        <w:rPr>
          <w:rFonts w:ascii="Arial" w:hAnsi="Arial" w:cs="Arial"/>
        </w:rPr>
        <w:t>e-Oglasn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ploč</w:t>
      </w:r>
      <w:r w:rsidR="00AF60EB">
        <w:rPr>
          <w:rFonts w:ascii="Arial" w:hAnsi="Arial" w:cs="Arial"/>
        </w:rPr>
        <w:t>a</w:t>
      </w:r>
      <w:r w:rsidRPr="00E6330E">
        <w:rPr>
          <w:rFonts w:ascii="Arial" w:hAnsi="Arial" w:cs="Arial"/>
        </w:rPr>
        <w:t xml:space="preserve"> sud</w:t>
      </w:r>
      <w:r w:rsidR="00AF60EB">
        <w:rPr>
          <w:rFonts w:ascii="Arial" w:hAnsi="Arial" w:cs="Arial"/>
        </w:rPr>
        <w:t>ova</w:t>
      </w:r>
      <w:r w:rsidRPr="00E6330E">
        <w:rPr>
          <w:rFonts w:ascii="Arial" w:hAnsi="Arial" w:cs="Arial"/>
        </w:rPr>
        <w:t>, radi poziva vjerovnicima na zakazano ročište.</w:t>
      </w:r>
    </w:p>
    <w:p w:rsidRPr="00E6330E" w:rsidR="00A72F9D" w:rsidP="00A72F9D" w:rsidRDefault="00A72F9D">
      <w:pPr>
        <w:jc w:val="center"/>
        <w:rPr>
          <w:rFonts w:ascii="Arial" w:hAnsi="Arial" w:cs="Arial"/>
        </w:rPr>
      </w:pPr>
    </w:p>
    <w:p w:rsidR="00A72F9D" w:rsidP="00A72F9D" w:rsidRDefault="00A72F9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E6330E">
        <w:rPr>
          <w:rFonts w:ascii="Arial" w:hAnsi="Arial" w:cs="Arial"/>
        </w:rPr>
        <w:t>Dužnik je dužan u roku od 8 dana dostaviti sudu izmijenjeni plan</w:t>
      </w:r>
      <w:r>
        <w:rPr>
          <w:rFonts w:ascii="Arial" w:hAnsi="Arial" w:cs="Arial"/>
        </w:rPr>
        <w:t xml:space="preserve"> </w:t>
      </w:r>
      <w:r w:rsidRPr="00E6330E">
        <w:rPr>
          <w:rFonts w:ascii="Arial" w:hAnsi="Arial" w:cs="Arial"/>
        </w:rPr>
        <w:t xml:space="preserve"> restrukturiranja, u protivnom će sud obustaviti postupak (čl. 60. st. 3. SZ-a).</w:t>
      </w:r>
    </w:p>
    <w:p w:rsidR="004720D7" w:rsidP="00A72F9D" w:rsidRDefault="004720D7">
      <w:pPr>
        <w:ind w:firstLine="708"/>
        <w:jc w:val="both"/>
        <w:rPr>
          <w:rFonts w:ascii="Arial" w:hAnsi="Arial" w:cs="Arial"/>
        </w:rPr>
      </w:pPr>
    </w:p>
    <w:p w:rsidRPr="00E6330E" w:rsidR="004720D7" w:rsidP="00A72F9D" w:rsidRDefault="004720D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 Pravodobno dostavljen izmijenjeni plan restrukturiranja sud će u roku od 3 dana od dana primitka objaviti na mrežnoj stranici e-Oglasna ploča sudova.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Pr="00E6330E" w:rsidR="00A72F9D" w:rsidP="004720D7" w:rsidRDefault="00A72F9D">
      <w:pPr>
        <w:ind w:firstLine="708"/>
        <w:rPr>
          <w:rFonts w:ascii="Arial" w:hAnsi="Arial" w:cs="Arial"/>
        </w:rPr>
      </w:pPr>
      <w:r w:rsidRPr="00E6330E">
        <w:rPr>
          <w:rFonts w:ascii="Arial" w:hAnsi="Arial" w:cs="Arial"/>
        </w:rPr>
        <w:t xml:space="preserve">Dovršeno u </w:t>
      </w:r>
      <w:r w:rsidR="00277ACD">
        <w:rPr>
          <w:rFonts w:ascii="Arial" w:hAnsi="Arial" w:cs="Arial"/>
        </w:rPr>
        <w:t>10,30</w:t>
      </w:r>
      <w:r w:rsidR="004720D7">
        <w:rPr>
          <w:rFonts w:ascii="Arial" w:hAnsi="Arial" w:cs="Arial"/>
        </w:rPr>
        <w:t xml:space="preserve"> sati.</w:t>
      </w:r>
    </w:p>
    <w:p w:rsidRPr="00E6330E" w:rsidR="00A72F9D" w:rsidP="00A72F9D" w:rsidRDefault="00A72F9D">
      <w:pPr>
        <w:rPr>
          <w:rFonts w:ascii="Arial" w:hAnsi="Arial" w:cs="Arial"/>
        </w:rPr>
      </w:pPr>
    </w:p>
    <w:p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A72F9D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Sudac      </w:t>
      </w:r>
      <w:r w:rsidR="00A72F9D">
        <w:rPr>
          <w:rFonts w:ascii="Arial" w:hAnsi="Arial" w:cs="Arial"/>
        </w:rPr>
        <w:t xml:space="preserve">                             Za dužnika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</w:t>
      </w:r>
      <w:r w:rsidR="00A72F9D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Zapisničar                                </w:t>
      </w:r>
      <w:r w:rsidR="00A72F9D">
        <w:rPr>
          <w:rFonts w:ascii="Arial" w:hAnsi="Arial" w:cs="Arial"/>
        </w:rPr>
        <w:t>Povjerenik</w:t>
      </w: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</w:p>
    <w:p w:rsidR="00C3293E" w:rsidP="00AE63F8" w:rsidRDefault="00C3293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Vjerovnik</w:t>
      </w: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</w:p>
    <w:p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 </w:t>
      </w:r>
    </w:p>
    <w:p w:rsidRPr="000E4FE4" w:rsidR="00ED2D07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</w:t>
      </w:r>
      <w:r w:rsidR="00A72F9D">
        <w:rPr>
          <w:rFonts w:ascii="Arial" w:hAnsi="Arial" w:cs="Arial"/>
        </w:rPr>
        <w:t xml:space="preserve">        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ED2D0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557830" w:rsidP="00AE63F8" w:rsidRDefault="00557830">
      <w:pPr>
        <w:pStyle w:val="Bezproreda"/>
        <w:jc w:val="both"/>
        <w:rPr>
          <w:rFonts w:ascii="Arial" w:hAnsi="Arial" w:cs="Arial"/>
        </w:rPr>
      </w:pPr>
    </w:p>
    <w:p w:rsidRPr="000E4FE4" w:rsidR="00710DCB" w:rsidP="00AE63F8" w:rsidRDefault="00710DCB">
      <w:pPr>
        <w:pStyle w:val="Bezproreda"/>
        <w:jc w:val="both"/>
        <w:rPr>
          <w:rFonts w:ascii="Arial" w:hAnsi="Arial" w:cs="Arial"/>
        </w:rPr>
      </w:pPr>
    </w:p>
    <w:sectPr w:rsidRPr="000E4FE4" w:rsidR="00710DCB" w:rsidSect="00652A6E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E49F4" w:rsidP="00652A6E" w:rsidRDefault="00FE49F4">
      <w:r>
        <w:separator/>
      </w:r>
    </w:p>
  </w:endnote>
  <w:endnote w:type="continuationSeparator" w:id="0">
    <w:p w:rsidR="00FE49F4" w:rsidP="00652A6E" w:rsidRDefault="00FE49F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E49F4" w:rsidP="00652A6E" w:rsidRDefault="00FE49F4">
      <w:r>
        <w:separator/>
      </w:r>
    </w:p>
  </w:footnote>
  <w:footnote w:type="continuationSeparator" w:id="0">
    <w:p w:rsidR="00FE49F4" w:rsidP="00652A6E" w:rsidRDefault="00FE49F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11680"/>
      <w:docPartObj>
        <w:docPartGallery w:val="Page Numbers (Top of Page)"/>
        <w:docPartUnique/>
      </w:docPartObj>
    </w:sdtPr>
    <w:sdtEndPr/>
    <w:sdtContent>
      <w:p w:rsidR="00D403AB" w:rsidRDefault="00D40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EE5">
          <w:rPr>
            <w:noProof/>
          </w:rPr>
          <w:t>2</w:t>
        </w:r>
        <w:r>
          <w:fldChar w:fldCharType="end"/>
        </w:r>
      </w:p>
    </w:sdtContent>
  </w:sdt>
  <w:p w:rsidR="00D403AB" w:rsidP="00652A6E" w:rsidRDefault="00D403AB">
    <w:pPr>
      <w:pStyle w:val="Bezproreda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="00B70FDA">
      <w:rPr>
        <w:rFonts w:ascii="Arial" w:hAnsi="Arial" w:cs="Arial"/>
      </w:rPr>
      <w:t>St-123/2022-22</w:t>
    </w:r>
  </w:p>
  <w:p w:rsidR="00D403AB" w:rsidP="00652A6E" w:rsidRDefault="00D403A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578DB"/>
    <w:multiLevelType w:val="hybridMultilevel"/>
    <w:tmpl w:val="F0B28468"/>
    <w:lvl w:ilvl="0" w:tplc="6504DD5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30"/>
    <w:rsid w:val="00011ACA"/>
    <w:rsid w:val="00014189"/>
    <w:rsid w:val="00030790"/>
    <w:rsid w:val="000A19ED"/>
    <w:rsid w:val="000A2DE4"/>
    <w:rsid w:val="000A7957"/>
    <w:rsid w:val="000C01B7"/>
    <w:rsid w:val="000D5CB5"/>
    <w:rsid w:val="000E4FE4"/>
    <w:rsid w:val="001122BE"/>
    <w:rsid w:val="00121AB0"/>
    <w:rsid w:val="00126004"/>
    <w:rsid w:val="00130902"/>
    <w:rsid w:val="00185B89"/>
    <w:rsid w:val="001B6960"/>
    <w:rsid w:val="001C4293"/>
    <w:rsid w:val="001D4B71"/>
    <w:rsid w:val="00203A30"/>
    <w:rsid w:val="00204DDE"/>
    <w:rsid w:val="00241F0C"/>
    <w:rsid w:val="002520A8"/>
    <w:rsid w:val="00255DB2"/>
    <w:rsid w:val="00276426"/>
    <w:rsid w:val="00276DE2"/>
    <w:rsid w:val="00277ACD"/>
    <w:rsid w:val="00280CF1"/>
    <w:rsid w:val="00281B57"/>
    <w:rsid w:val="00284B19"/>
    <w:rsid w:val="002A2B9F"/>
    <w:rsid w:val="002B068B"/>
    <w:rsid w:val="002B4038"/>
    <w:rsid w:val="002B7821"/>
    <w:rsid w:val="002D4EB8"/>
    <w:rsid w:val="002D7467"/>
    <w:rsid w:val="0030545A"/>
    <w:rsid w:val="003126B3"/>
    <w:rsid w:val="00312AA5"/>
    <w:rsid w:val="003233BB"/>
    <w:rsid w:val="00332A6D"/>
    <w:rsid w:val="00344988"/>
    <w:rsid w:val="00366F10"/>
    <w:rsid w:val="00377CA8"/>
    <w:rsid w:val="003D194B"/>
    <w:rsid w:val="003E09AD"/>
    <w:rsid w:val="003E561C"/>
    <w:rsid w:val="003E6A1B"/>
    <w:rsid w:val="003F1619"/>
    <w:rsid w:val="003F27A9"/>
    <w:rsid w:val="00403892"/>
    <w:rsid w:val="00416884"/>
    <w:rsid w:val="0042343A"/>
    <w:rsid w:val="00424700"/>
    <w:rsid w:val="00434499"/>
    <w:rsid w:val="0043770A"/>
    <w:rsid w:val="00444E3B"/>
    <w:rsid w:val="004477A5"/>
    <w:rsid w:val="0046451C"/>
    <w:rsid w:val="004701DC"/>
    <w:rsid w:val="004720D7"/>
    <w:rsid w:val="00472810"/>
    <w:rsid w:val="00475073"/>
    <w:rsid w:val="00480A3A"/>
    <w:rsid w:val="004836DA"/>
    <w:rsid w:val="004A3081"/>
    <w:rsid w:val="004C0BC7"/>
    <w:rsid w:val="004E685C"/>
    <w:rsid w:val="0050240B"/>
    <w:rsid w:val="00503336"/>
    <w:rsid w:val="00527BF5"/>
    <w:rsid w:val="005306C5"/>
    <w:rsid w:val="00531049"/>
    <w:rsid w:val="00557830"/>
    <w:rsid w:val="00563F6C"/>
    <w:rsid w:val="00572EF6"/>
    <w:rsid w:val="0058687E"/>
    <w:rsid w:val="00593632"/>
    <w:rsid w:val="00597163"/>
    <w:rsid w:val="005A0388"/>
    <w:rsid w:val="005A6021"/>
    <w:rsid w:val="005C4EF2"/>
    <w:rsid w:val="006062E3"/>
    <w:rsid w:val="00606CAA"/>
    <w:rsid w:val="006138F6"/>
    <w:rsid w:val="006407DE"/>
    <w:rsid w:val="00652A6E"/>
    <w:rsid w:val="006573C5"/>
    <w:rsid w:val="0066694C"/>
    <w:rsid w:val="0067125B"/>
    <w:rsid w:val="00673CDB"/>
    <w:rsid w:val="00675FFE"/>
    <w:rsid w:val="00677C96"/>
    <w:rsid w:val="00693253"/>
    <w:rsid w:val="006A5A1A"/>
    <w:rsid w:val="006B07A3"/>
    <w:rsid w:val="006B5EA1"/>
    <w:rsid w:val="006C4185"/>
    <w:rsid w:val="006C5DD2"/>
    <w:rsid w:val="006C7E7F"/>
    <w:rsid w:val="006E6ECC"/>
    <w:rsid w:val="00703B5B"/>
    <w:rsid w:val="00710DCB"/>
    <w:rsid w:val="00710ED7"/>
    <w:rsid w:val="00713C60"/>
    <w:rsid w:val="0076013C"/>
    <w:rsid w:val="0076588E"/>
    <w:rsid w:val="00774BC4"/>
    <w:rsid w:val="0078481C"/>
    <w:rsid w:val="00784CB2"/>
    <w:rsid w:val="007B01E5"/>
    <w:rsid w:val="007B18BF"/>
    <w:rsid w:val="007D7331"/>
    <w:rsid w:val="007E7906"/>
    <w:rsid w:val="007F3990"/>
    <w:rsid w:val="0080348E"/>
    <w:rsid w:val="00810C1E"/>
    <w:rsid w:val="0081466B"/>
    <w:rsid w:val="00817391"/>
    <w:rsid w:val="00824AA4"/>
    <w:rsid w:val="008263F7"/>
    <w:rsid w:val="00831374"/>
    <w:rsid w:val="00833BB2"/>
    <w:rsid w:val="008374B5"/>
    <w:rsid w:val="00854608"/>
    <w:rsid w:val="00873BA6"/>
    <w:rsid w:val="008852E7"/>
    <w:rsid w:val="00886784"/>
    <w:rsid w:val="008A17CB"/>
    <w:rsid w:val="008A347E"/>
    <w:rsid w:val="008B363E"/>
    <w:rsid w:val="008C6B93"/>
    <w:rsid w:val="008D663F"/>
    <w:rsid w:val="008D7CAB"/>
    <w:rsid w:val="00902FCC"/>
    <w:rsid w:val="00906121"/>
    <w:rsid w:val="00907FBA"/>
    <w:rsid w:val="00914901"/>
    <w:rsid w:val="009158DB"/>
    <w:rsid w:val="00920D55"/>
    <w:rsid w:val="0093702A"/>
    <w:rsid w:val="00940347"/>
    <w:rsid w:val="009471E4"/>
    <w:rsid w:val="00964665"/>
    <w:rsid w:val="00965310"/>
    <w:rsid w:val="0097267F"/>
    <w:rsid w:val="009A7769"/>
    <w:rsid w:val="009B3556"/>
    <w:rsid w:val="009B502A"/>
    <w:rsid w:val="009C20E9"/>
    <w:rsid w:val="009E2F4F"/>
    <w:rsid w:val="00A22F80"/>
    <w:rsid w:val="00A6259D"/>
    <w:rsid w:val="00A66EBE"/>
    <w:rsid w:val="00A72F9D"/>
    <w:rsid w:val="00A76F5F"/>
    <w:rsid w:val="00A817E3"/>
    <w:rsid w:val="00A97D2D"/>
    <w:rsid w:val="00AA5DA1"/>
    <w:rsid w:val="00AA7E1A"/>
    <w:rsid w:val="00AD5031"/>
    <w:rsid w:val="00AD57C0"/>
    <w:rsid w:val="00AE63F8"/>
    <w:rsid w:val="00AF60EB"/>
    <w:rsid w:val="00AF709C"/>
    <w:rsid w:val="00B03A31"/>
    <w:rsid w:val="00B04A1B"/>
    <w:rsid w:val="00B169A9"/>
    <w:rsid w:val="00B33A0D"/>
    <w:rsid w:val="00B42827"/>
    <w:rsid w:val="00B47177"/>
    <w:rsid w:val="00B6240A"/>
    <w:rsid w:val="00B70FDA"/>
    <w:rsid w:val="00B952A0"/>
    <w:rsid w:val="00B96A89"/>
    <w:rsid w:val="00B97A2A"/>
    <w:rsid w:val="00BF4B99"/>
    <w:rsid w:val="00C3293E"/>
    <w:rsid w:val="00C54896"/>
    <w:rsid w:val="00C638CD"/>
    <w:rsid w:val="00C678BE"/>
    <w:rsid w:val="00C91F65"/>
    <w:rsid w:val="00CB65DD"/>
    <w:rsid w:val="00CC0840"/>
    <w:rsid w:val="00CF2555"/>
    <w:rsid w:val="00CF281B"/>
    <w:rsid w:val="00CF4BFA"/>
    <w:rsid w:val="00CF74A7"/>
    <w:rsid w:val="00D11384"/>
    <w:rsid w:val="00D31091"/>
    <w:rsid w:val="00D32F6A"/>
    <w:rsid w:val="00D403AB"/>
    <w:rsid w:val="00D41819"/>
    <w:rsid w:val="00D442AC"/>
    <w:rsid w:val="00D51A1F"/>
    <w:rsid w:val="00D676DB"/>
    <w:rsid w:val="00D7713E"/>
    <w:rsid w:val="00D870F0"/>
    <w:rsid w:val="00DB2F5A"/>
    <w:rsid w:val="00DB4A78"/>
    <w:rsid w:val="00DC3ABA"/>
    <w:rsid w:val="00DD5115"/>
    <w:rsid w:val="00DD6244"/>
    <w:rsid w:val="00E01488"/>
    <w:rsid w:val="00E07EE5"/>
    <w:rsid w:val="00E23BD9"/>
    <w:rsid w:val="00E23C2F"/>
    <w:rsid w:val="00E24DDC"/>
    <w:rsid w:val="00E36290"/>
    <w:rsid w:val="00E474B0"/>
    <w:rsid w:val="00E77944"/>
    <w:rsid w:val="00E9557A"/>
    <w:rsid w:val="00E96EC8"/>
    <w:rsid w:val="00EC3C8F"/>
    <w:rsid w:val="00ED2D07"/>
    <w:rsid w:val="00ED6D57"/>
    <w:rsid w:val="00EE3E1A"/>
    <w:rsid w:val="00EF74D7"/>
    <w:rsid w:val="00F061D4"/>
    <w:rsid w:val="00F06E46"/>
    <w:rsid w:val="00F12F2C"/>
    <w:rsid w:val="00F27232"/>
    <w:rsid w:val="00F579EC"/>
    <w:rsid w:val="00F57CEA"/>
    <w:rsid w:val="00F6748E"/>
    <w:rsid w:val="00F853A6"/>
    <w:rsid w:val="00FA1F12"/>
    <w:rsid w:val="00FB3069"/>
    <w:rsid w:val="00FE0E45"/>
    <w:rsid w:val="00FE49F4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5783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E63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63F8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AE63F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F061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2A6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52A6E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53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53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53A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53A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53A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8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3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3F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E63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06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3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3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3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44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4. studenog 2022.</izvorni_sadrzaj>
    <derivirana_varijabla naziv="DomainObject.StvarniPocetakDatum_1">4. studenog 2022.</derivirana_varijabla>
  </DomainObject.StvarniPocetakDatum>
  <DomainObject.StvarniZavrsetakDatum>
    <izvorni_sadrzaj>4. studenog 2022.</izvorni_sadrzaj>
    <derivirana_varijabla naziv="DomainObject.StvarniZavrsetakDatum_1">4. studenog 2022.</derivirana_varijabla>
  </DomainObject.StvarniZavrsetakDatum>
  <DomainObject.PlaniraniZavrsetakDatum>
    <izvorni_sadrzaj>4. studenog 2022.</izvorni_sadrzaj>
    <derivirana_varijabla naziv="DomainObject.PlaniraniZavrsetakDatum_1">4. studenog 2022.</derivirana_varijabla>
  </DomainObject.PlaniraniZavrsetakDatum>
  <DomainObject.PlaniraniPocetakDatum>
    <izvorni_sadrzaj>4. studenog 2022.</izvorni_sadrzaj>
    <derivirana_varijabla naziv="DomainObject.PlaniraniPocetakDatum_1">4. studenog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studenog 2022.</izvorni_sadrzaj>
    <derivirana_varijabla naziv="DomainObject.Zapisnik.DatumKreiranja_1">4.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St-123/2022-22</izvorni_sadrzaj>
    <derivirana_varijabla naziv="DomainObject.Zapisnik.Oznaka_1">St-123/2022-22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2022.</izvorni_sadrzaj>
    <derivirana_varijabla naziv="DomainObject.Predmet.DatumOsnivanja_1">31.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St-123/2022</izvorni_sadrzaj>
    <derivirana_varijabla naziv="DomainObject.Predmet.OznakaBroj_1">St-123/2022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ispod u spisu</izvorni_sadrzaj>
    <derivirana_varijabla naziv="DomainObject.Predmet.PrimjedbaSuca_1">prijave tražbina ispod u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Zlata Bašek Skrba</izvorni_sadrzaj>
    <derivirana_varijabla naziv="DomainObject.Predmet.Referada.Sudac_1">Zlata Bašek Skrba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SPORT SPIRIT jednostavno društvo s ograničenom odgovornošću za usluge zastupanog po punomoćniku Anja Juršetić</izvorni_sadrzaj>
    <derivirana_varijabla naziv="DomainObject.Predmet.StrankaFormated_1">  SPORT SPIRIT jednostavno društvo s ograničenom odgovornošću za usluge zastupanog po punomoćniku Anja Juršetić</derivirana_varijabla>
  </DomainObject.Predmet.StrankaFormated>
  <DomainObject.Predmet.StrankaFormatedOIB>
    <izvorni_sadrzaj>  SPORT SPIRIT jednostavno društvo s ograničenom odgovornošću za usluge, OIB 48626836692 zastupanog po punomoćniku Anja Juršetić</izvorni_sadrzaj>
    <derivirana_varijabla naziv="DomainObject.Predmet.StrankaFormatedOIB_1">  SPORT SPIRIT jednostavno društvo s ograničenom odgovornošću za usluge, OIB 48626836692 zastupanog po punomoćniku Anja Juršetić</derivirana_varijabla>
  </DomainObject.Predmet.StrankaFormatedOIB>
  <DomainObject.Predmet.StrankaFormatedWithAdress>
    <izvorni_sadrzaj> SPORT SPIRIT jednostavno društvo s ograničenom odgovornošću za usluge, Prigorska ulica 2, 48260 Križevci zastupanog po punomoćniku Anja Juršetić</izvorni_sadrzaj>
    <derivirana_varijabla naziv="DomainObject.Predmet.StrankaFormatedWithAdress_1"> SPORT SPIRIT jednostavno društvo s ograničenom odgovornošću za usluge, Prigorska ulica 2, 48260 Križevci zastupanog po punomoćniku Anja Juršetić</derivirana_varijabla>
  </DomainObject.Predmet.StrankaFormatedWithAdress>
  <DomainObject.Predmet.StrankaFormatedWithAdressOIB>
    <izvorni_sadrzaj> SPORT SPIRIT jednostavno društvo s ograničenom odgovornošću za usluge, OIB 48626836692, Prigorska ulica 2, 48260 Križevci zastupanog po punomoćniku Anja Juršetić</izvorni_sadrzaj>
    <derivirana_varijabla naziv="DomainObject.Predmet.StrankaFormatedWithAdressOIB_1"> SPORT SPIRIT jednostavno društvo s ograničenom odgovornošću za usluge, OIB 48626836692, Prigorska ulica 2, 48260 Križevci zastupanog po punomoćniku Anja Juršetić</derivirana_varijabla>
  </DomainObject.Predmet.StrankaFormatedWithAdressOIB>
  <DomainObject.Predmet.StrankaWithAdress>
    <izvorni_sadrzaj>SPORT SPIRIT jednostavno društvo s ograničenom odgovornošću za usluge Prigorska ulica 2,48260 Križevci</izvorni_sadrzaj>
    <derivirana_varijabla naziv="DomainObject.Predmet.StrankaWithAdress_1">SPORT SPIRIT jednostavno društvo s ograničenom odgovornošću za usluge Prigorska ulica 2,48260 Križevci</derivirana_varijabla>
  </DomainObject.Predmet.StrankaWithAdress>
  <DomainObject.Predmet.StrankaWithAdressOIB>
    <izvorni_sadrzaj>SPORT SPIRIT jednostavno društvo s ograničenom odgovornošću za usluge, OIB 48626836692, Prigorska ulica 2,48260 Križevci</izvorni_sadrzaj>
    <derivirana_varijabla naziv="DomainObject.Predmet.StrankaWithAdressOIB_1">SPORT SPIRIT jednostavno društvo s ograničenom odgovornošću za usluge, OIB 48626836692, Prigorska ulica 2,48260 Križevci</derivirana_varijabla>
  </DomainObject.Predmet.StrankaWithAdressOIB>
  <DomainObject.Predmet.StrankaNazivFormated>
    <izvorni_sadrzaj>SPORT SPIRIT jednostavno društvo s ograničenom odgovornošću za usluge</izvorni_sadrzaj>
    <derivirana_varijabla naziv="DomainObject.Predmet.StrankaNazivFormated_1">SPORT SPIRIT jednostavno društvo s ograničenom odgovornošću za usluge</derivirana_varijabla>
  </DomainObject.Predmet.StrankaNazivFormated>
  <DomainObject.Predmet.StrankaNazivFormatedOIB>
    <izvorni_sadrzaj>SPORT SPIRIT jednostavno društvo s ograničenom odgovornošću za usluge, OIB 48626836692</izvorni_sadrzaj>
    <derivirana_varijabla naziv="DomainObject.Predmet.StrankaNazivFormatedOIB_1">SPORT SPIRIT jednostavno društvo s ograničenom odgovornošću za usluge, OIB 48626836692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SPORT SPIRIT jednostavno društvo s ograničenom odgovornošću za usluge zastupanog po punomoćniku Anja Juršetić</item>
    </izvorni_sadrzaj>
    <derivirana_varijabla naziv="DomainObject.Predmet.StrankaListFormated_1">
      <item>SPORT SPIRIT jednostavno društvo s ograničenom odgovornošću za usluge zastupanog po punomoćniku Anja Juršetić</item>
    </derivirana_varijabla>
  </DomainObject.Predmet.StrankaListFormated>
  <DomainObject.Predmet.StrankaListFormatedOIB>
    <izvorni_sadrzaj>
      <item>SPORT SPIRIT jednostavno društvo s ograničenom odgovornošću za usluge, OIB 48626836692 zastupanog po punomoćniku Anja Juršetić</item>
    </izvorni_sadrzaj>
    <derivirana_varijabla naziv="DomainObject.Predmet.StrankaListFormatedOIB_1">
      <item>SPORT SPIRIT jednostavno društvo s ograničenom odgovornošću za usluge, OIB 48626836692 zastupanog po punomoćniku Anja Juršetić</item>
    </derivirana_varijabla>
  </DomainObject.Predmet.StrankaListFormatedOIB>
  <DomainObject.Predmet.StrankaListFormatedWithAdress>
    <izvorni_sadrzaj>
      <item>SPORT SPIRIT jednostavno društvo s ograničenom odgovornošću za usluge, Prigorska ulica 2, 48260 Križevci zastupanog po punomoćniku Anja Juršetić</item>
    </izvorni_sadrzaj>
    <derivirana_varijabla naziv="DomainObject.Predmet.StrankaListFormatedWithAdress_1">
      <item>SPORT SPIRIT jednostavno društvo s ograničenom odgovornošću za usluge, Prigorska ulica 2, 48260 Križevci zastupanog po punomoćniku Anja Juršetić</item>
    </derivirana_varijabla>
  </DomainObject.Predmet.StrankaListFormatedWithAdress>
  <DomainObject.Predmet.StrankaListFormatedWithAdressOIB>
    <izvorni_sadrzaj>
      <item>SPORT SPIRIT jednostavno društvo s ograničenom odgovornošću za usluge, OIB 48626836692, Prigorska ulica 2, 48260 Križevci zastupanog po punomoćniku Anja Juršetić</item>
    </izvorni_sadrzaj>
    <derivirana_varijabla naziv="DomainObject.Predmet.StrankaListFormatedWithAdressOIB_1">
      <item>SPORT SPIRIT jednostavno društvo s ograničenom odgovornošću za usluge, OIB 48626836692, Prigorska ulica 2, 48260 Križevci zastupanog po punomoćniku Anja Juršetić</item>
    </derivirana_varijabla>
  </DomainObject.Predmet.StrankaListFormatedWithAdressOIB>
  <DomainObject.Predmet.StrankaListNazivFormated>
    <izvorni_sadrzaj>
      <item>SPORT SPIRIT jednostavno društvo s ograničenom odgovornošću za usluge</item>
    </izvorni_sadrzaj>
    <derivirana_varijabla naziv="DomainObject.Predmet.StrankaListNazivFormated_1">
      <item>SPORT SPIRIT jednostavno društvo s ograničenom odgovornošću za usluge</item>
    </derivirana_varijabla>
  </DomainObject.Predmet.StrankaListNazivFormated>
  <DomainObject.Predmet.StrankaListNazivFormatedOIB>
    <izvorni_sadrzaj>
      <item>SPORT SPIRIT jednostavno društvo s ograničenom odgovornošću za usluge, OIB 48626836692</item>
    </izvorni_sadrzaj>
    <derivirana_varijabla naziv="DomainObject.Predmet.StrankaListNazivFormatedOIB_1">
      <item>SPORT SPIRIT jednostavno društvo s ograničenom odgovornošću za usluge, OIB 48626836692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Anja Juršetić punomoćnik sudionika u postupku SPORT SPIRIT jednostavno društvo s ograničenom odgovornošću za usluge</item>
      <item>BRANKO VALENTIĆ</item>
    </izvorni_sadrzaj>
    <derivirana_varijabla naziv="DomainObject.Predmet.OstaliListFormated_1">
      <item>Anja Juršetić punomoćnik sudionika u postupku SPORT SPIRIT jednostavno društvo s ograničenom odgovornošću za usluge</item>
      <item>BRANKO VALENTIĆ</item>
    </derivirana_varijabla>
  </DomainObject.Predmet.OstaliListFormated>
  <DomainObject.Predmet.OstaliListFormatedOIB>
    <izvorni_sadrzaj>
      <item>Anja Juršetić, OIB 45784480218 punomoćnik sudionika u postupku SPORT SPIRIT jednostavno društvo s ograničenom odgovornošću za usluge</item>
      <item>BRANKO VALENTIĆ, OIB 85378232573</item>
    </izvorni_sadrzaj>
    <derivirana_varijabla naziv="DomainObject.Predmet.OstaliListFormatedOIB_1">
      <item>Anja Juršetić, OIB 45784480218 punomoćnik sudionika u postupku SPORT SPIRIT jednostavno društvo s ograničenom odgovornošću za usluge</item>
      <item>BRANKO VALENTIĆ, OIB 85378232573</item>
    </derivirana_varijabla>
  </DomainObject.Predmet.OstaliListFormatedOIB>
  <DomainObject.Predmet.OstaliListFormatedWithAdress>
    <izvorni_sadrzaj>
      <item>Anja Juršetić, Ulica grada Vukovara 271 , 10000 Zagreb punomoćnik sudionika u postupku SPORT SPIRIT jednostavno društvo s ograničenom odgovornošću za usluge</item>
      <item>BRANKO VALENTIĆ, Ferde Rusana 100, 33000 Virovitica</item>
    </izvorni_sadrzaj>
    <derivirana_varijabla naziv="DomainObject.Predmet.OstaliListFormatedWithAdress_1">
      <item>Anja Juršetić, Ulica grada Vukovara 271 , 10000 Zagreb punomoćnik sudionika u postupku SPORT SPIRIT jednostavno društvo s ograničenom odgovornošću za usluge</item>
      <item>BRANKO VALENTIĆ, Ferde Rusana 100, 33000 Virovitica</item>
    </derivirana_varijabla>
  </DomainObject.Predmet.OstaliListFormatedWithAdress>
  <DomainObject.Predmet.OstaliListFormatedWithAdressOIB>
    <izvorni_sadrzaj>
      <item>Anja Juršetić, OIB 45784480218, Ulica grada Vukovara 271 , 10000 Zagreb punomoćnik sudionika u postupku SPORT SPIRIT jednostavno društvo s ograničenom odgovornošću za usluge</item>
      <item>BRANKO VALENTIĆ, OIB 85378232573, Ferde Rusana 100, 33000 Virovitica</item>
    </izvorni_sadrzaj>
    <derivirana_varijabla naziv="DomainObject.Predmet.OstaliListFormatedWithAdressOIB_1">
      <item>Anja Juršetić, OIB 45784480218, Ulica grada Vukovara 271 , 10000 Zagreb punomoćnik sudionika u postupku SPORT SPIRIT jednostavno društvo s ograničenom odgovornošću za usluge</item>
      <item>BRANKO VALENTIĆ, OIB 85378232573, Ferde Rusana 100, 33000 Virovitica</item>
    </derivirana_varijabla>
  </DomainObject.Predmet.OstaliListFormatedWithAdressOIB>
  <DomainObject.Predmet.OstaliListNazivFormated>
    <izvorni_sadrzaj>
      <item>Anja Juršetić</item>
      <item>BRANKO VALENTIĆ</item>
    </izvorni_sadrzaj>
    <derivirana_varijabla naziv="DomainObject.Predmet.OstaliListNazivFormated_1">
      <item>Anja Juršetić</item>
      <item>BRANKO VALENTIĆ</item>
    </derivirana_varijabla>
  </DomainObject.Predmet.OstaliListNazivFormated>
  <DomainObject.Predmet.OstaliListNazivFormatedOIB>
    <izvorni_sadrzaj>
      <item>Anja Juršetić, OIB 45784480218</item>
      <item>BRANKO VALENTIĆ, OIB 85378232573</item>
    </izvorni_sadrzaj>
    <derivirana_varijabla naziv="DomainObject.Predmet.OstaliListNazivFormatedOIB_1">
      <item>Anja Juršetić, OIB 45784480218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2022.</izvorni_sadrzaj>
    <derivirana_varijabla naziv="DomainObject.Datum_1">4. studenog 2022.</derivirana_varijabla>
  </DomainObject.Datum>
  <DomainObject.PoslovniBrojDokumenta>
    <izvorni_sadrzaj>St-123/2022-22</izvorni_sadrzaj>
    <derivirana_varijabla naziv="DomainObject.PoslovniBrojDokumenta_1">St-123/2022-22</derivirana_varijabla>
  </DomainObject.PoslovniBrojDokumenta>
  <DomainObject.Predmet.StrankaIDrugi>
    <izvorni_sadrzaj>SPORT SPIRIT jednostavno društvo s ograničenom odgovornošću za usluge</izvorni_sadrzaj>
    <derivirana_varijabla naziv="DomainObject.Predmet.StrankaIDrugi_1">SPORT SPIRIT jednostavno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SPORT SPIRIT jednostavno društvo s ograničenom odgovornošću za usluge, OIB 48626836692, Prigorska ulica 2, 48260 Križevci</izvorni_sadrzaj>
    <derivirana_varijabla naziv="DomainObject.Predmet.StrankaIDrugiAdressOIB_1">SPORT SPIRIT jednostavno društvo s ograničenom odgovornošću za usluge, OIB 48626836692, Prigorska ulica 2,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SPIRIT jednostavno društvo s ograničenom odgovornošću za usluge</item>
      <item>Anja Juršetić</item>
      <item>BRANKO VALENTIĆ</item>
    </izvorni_sadrzaj>
    <derivirana_varijabla naziv="DomainObject.Predmet.SudioniciListNaziv_1">
      <item>SPORT SPIRIT jednostavno društvo s ograničenom odgovornošću za usluge</item>
      <item>Anja Juršetić</item>
      <item>BRANKO VALENTIĆ</item>
    </derivirana_varijabla>
  </DomainObject.Predmet.SudioniciListNaziv>
  <DomainObject.Predmet.SudioniciListAdressOIB>
    <izvorni_sadrzaj>
      <item>SPORT SPIRIT jednostavno društvo s ograničenom odgovornošću za usluge, OIB 48626836692, Prigorska ulica 2,48260 Križevci</item>
      <item>Anja Juršetić, OIB 45784480218, Ulica grada Vukovara 271 ,10000 Zagreb</item>
      <item>BRANKO VALENTIĆ, OIB 85378232573, Ferde Rusana 100,33000 Virovitica</item>
    </izvorni_sadrzaj>
    <derivirana_varijabla naziv="DomainObject.Predmet.SudioniciListAdressOIB_1">
      <item>SPORT SPIRIT jednostavno društvo s ograničenom odgovornošću za usluge, OIB 48626836692, Prigorska ulica 2,48260 Križevci</item>
      <item>Anja Juršetić, OIB 45784480218, Ulica grada Vukovara 271 ,10000 Zagreb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48626836692</item>
      <item>, OIB 45784480218</item>
      <item>, OIB 85378232573</item>
    </izvorni_sadrzaj>
    <derivirana_varijabla naziv="DomainObject.Predmet.SudioniciListNazivOIB_1">
      <item>, OIB 48626836692</item>
      <item>, OIB 45784480218</item>
      <item>, OIB 85378232573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ožujka 2022.</izvorni_sadrzaj>
    <derivirana_varijabla naziv="DomainObject.Predmet.DatumPocetkaProcesa_1">31.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1A749-6FAC-4D60-ABA2-F9293962E5C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347</properties:Words>
  <properties:Characters>1938</properties:Characters>
  <properties:Lines>89</properties:Lines>
  <properties:Paragraphs>31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2022-11-03T11:32:00Z</dcterms:created>
  <dc:creator>Zlata Bašek Skrba</dc:creator>
  <cp:lastModifiedBy>Suzana Sabljić</cp:lastModifiedBy>
  <cp:lastPrinted>2022-11-04T09:30:00Z</cp:lastPrinted>
  <dcterms:modified xmlns:xsi="http://www.w3.org/2001/XMLSchema-instance" xsi:type="dcterms:W3CDTF">2022-11-04T09:52:00Z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St-123/2022-22 / Zapisnik - Ročište za glasovanje o planu restrukturiranja (St-123-2022-Zasnik_od_4.11.2022.-odgoda_ročišta_za_glasovanje_o_Planu_i_novi_termin_ročišta_za_glasovanje)</vt:lpwstr>
  </prop:property>
  <prop:property fmtid="{D5CDD505-2E9C-101B-9397-08002B2CF9AE}" pid="5" name="CC_coloring">
    <vt:bool>false</vt:bool>
  </prop:property>
</prop:Properties>
</file>